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DAB" w:rsidRDefault="002B5DAB" w:rsidP="00B82204">
      <w:pPr>
        <w:shd w:val="clear" w:color="auto" w:fill="FFFFFF"/>
        <w:spacing w:after="0" w:line="240" w:lineRule="auto"/>
        <w:jc w:val="center"/>
        <w:rPr>
          <w:rFonts w:ascii="Times New Roman" w:hAnsi="Times New Roman"/>
          <w:b/>
          <w:color w:val="1A1A1A"/>
          <w:sz w:val="36"/>
          <w:szCs w:val="36"/>
          <w:lang w:eastAsia="ru-RU"/>
        </w:rPr>
      </w:pPr>
      <w:r w:rsidRPr="00B54F93">
        <w:rPr>
          <w:rFonts w:ascii="Times New Roman" w:hAnsi="Times New Roman"/>
          <w:b/>
          <w:color w:val="1A1A1A"/>
          <w:sz w:val="36"/>
          <w:szCs w:val="36"/>
          <w:lang w:eastAsia="ru-RU"/>
        </w:rPr>
        <w:t>Извещение о возможном установлении публичного сервитута</w:t>
      </w:r>
      <w:r>
        <w:rPr>
          <w:rFonts w:ascii="Times New Roman" w:hAnsi="Times New Roman"/>
          <w:b/>
          <w:color w:val="1A1A1A"/>
          <w:sz w:val="36"/>
          <w:szCs w:val="36"/>
          <w:lang w:eastAsia="ru-RU"/>
        </w:rPr>
        <w:t xml:space="preserve"> от 14.08.2023г.</w:t>
      </w:r>
    </w:p>
    <w:p w:rsidR="002B5DAB" w:rsidRPr="00B54F93" w:rsidRDefault="002B5DAB" w:rsidP="00B82204">
      <w:pPr>
        <w:shd w:val="clear" w:color="auto" w:fill="FFFFFF"/>
        <w:spacing w:after="0" w:line="240" w:lineRule="auto"/>
        <w:jc w:val="center"/>
        <w:rPr>
          <w:rFonts w:ascii="Times New Roman" w:hAnsi="Times New Roman"/>
          <w:b/>
          <w:color w:val="1A1A1A"/>
          <w:sz w:val="36"/>
          <w:szCs w:val="36"/>
          <w:lang w:eastAsia="ru-RU"/>
        </w:rPr>
      </w:pPr>
    </w:p>
    <w:p w:rsidR="002B5DAB" w:rsidRPr="00B54F93" w:rsidRDefault="002B5DAB" w:rsidP="00AB021E">
      <w:pPr>
        <w:shd w:val="clear" w:color="auto" w:fill="FFFFFF"/>
        <w:spacing w:after="0" w:line="240" w:lineRule="auto"/>
        <w:ind w:firstLine="708"/>
        <w:jc w:val="both"/>
        <w:rPr>
          <w:rFonts w:ascii="Times New Roman" w:hAnsi="Times New Roman"/>
          <w:color w:val="1A1A1A"/>
          <w:sz w:val="28"/>
          <w:szCs w:val="28"/>
          <w:lang w:eastAsia="ru-RU"/>
        </w:rPr>
      </w:pPr>
      <w:r w:rsidRPr="00B54F93">
        <w:rPr>
          <w:rFonts w:ascii="Times New Roman" w:hAnsi="Times New Roman"/>
          <w:color w:val="1A1A1A"/>
          <w:sz w:val="28"/>
          <w:szCs w:val="28"/>
          <w:lang w:eastAsia="ru-RU"/>
        </w:rPr>
        <w:t>В соответствии со ст. 39.42 Земельного Кодекса Российской Федерации Администрация</w:t>
      </w:r>
      <w:r>
        <w:rPr>
          <w:rFonts w:ascii="Times New Roman" w:hAnsi="Times New Roman"/>
          <w:color w:val="1A1A1A"/>
          <w:sz w:val="28"/>
          <w:szCs w:val="28"/>
          <w:lang w:eastAsia="ru-RU"/>
        </w:rPr>
        <w:t xml:space="preserve"> города Кирсанова Тамбовской области </w:t>
      </w:r>
      <w:r w:rsidRPr="00B54F93">
        <w:rPr>
          <w:rFonts w:ascii="Times New Roman" w:hAnsi="Times New Roman"/>
          <w:color w:val="1A1A1A"/>
          <w:sz w:val="28"/>
          <w:szCs w:val="28"/>
          <w:lang w:eastAsia="ru-RU"/>
        </w:rPr>
        <w:t xml:space="preserve"> информирует, что в связи с обращением АО «Газ</w:t>
      </w:r>
      <w:r>
        <w:rPr>
          <w:rFonts w:ascii="Times New Roman" w:hAnsi="Times New Roman"/>
          <w:color w:val="1A1A1A"/>
          <w:sz w:val="28"/>
          <w:szCs w:val="28"/>
          <w:lang w:eastAsia="ru-RU"/>
        </w:rPr>
        <w:t>пром газораспределение Тамбов</w:t>
      </w:r>
      <w:r w:rsidRPr="00B54F93">
        <w:rPr>
          <w:rFonts w:ascii="Times New Roman" w:hAnsi="Times New Roman"/>
          <w:color w:val="1A1A1A"/>
          <w:sz w:val="28"/>
          <w:szCs w:val="28"/>
          <w:lang w:eastAsia="ru-RU"/>
        </w:rPr>
        <w:t>»</w:t>
      </w:r>
      <w:r>
        <w:rPr>
          <w:rFonts w:ascii="Times New Roman" w:hAnsi="Times New Roman"/>
          <w:color w:val="1A1A1A"/>
          <w:sz w:val="28"/>
          <w:szCs w:val="28"/>
          <w:lang w:eastAsia="ru-RU"/>
        </w:rPr>
        <w:t xml:space="preserve"> в лице исполняющего обязанности генерального директора П.Т.Лях, действующего на основании Устава, </w:t>
      </w:r>
      <w:r w:rsidRPr="00B54F93">
        <w:rPr>
          <w:rFonts w:ascii="Times New Roman" w:hAnsi="Times New Roman"/>
          <w:color w:val="1A1A1A"/>
          <w:sz w:val="28"/>
          <w:szCs w:val="28"/>
          <w:lang w:eastAsia="ru-RU"/>
        </w:rPr>
        <w:t xml:space="preserve">рассматривается ходатайство об установлении публичного сервитута </w:t>
      </w:r>
      <w:r>
        <w:rPr>
          <w:rFonts w:ascii="Times New Roman" w:hAnsi="Times New Roman"/>
          <w:color w:val="1A1A1A"/>
          <w:sz w:val="28"/>
          <w:szCs w:val="28"/>
          <w:lang w:eastAsia="ru-RU"/>
        </w:rPr>
        <w:t xml:space="preserve">сроком на 49 лет </w:t>
      </w:r>
      <w:r w:rsidRPr="00B54F93">
        <w:rPr>
          <w:rFonts w:ascii="Times New Roman" w:hAnsi="Times New Roman"/>
          <w:color w:val="1A1A1A"/>
          <w:sz w:val="28"/>
          <w:szCs w:val="28"/>
          <w:lang w:eastAsia="ru-RU"/>
        </w:rPr>
        <w:t xml:space="preserve">для размещения </w:t>
      </w:r>
      <w:r>
        <w:rPr>
          <w:rFonts w:ascii="Times New Roman" w:hAnsi="Times New Roman"/>
          <w:color w:val="1A1A1A"/>
          <w:sz w:val="28"/>
          <w:szCs w:val="28"/>
          <w:lang w:eastAsia="ru-RU"/>
        </w:rPr>
        <w:t>сооружения сеть газораспределения №20-32.</w:t>
      </w:r>
    </w:p>
    <w:p w:rsidR="002B5DAB" w:rsidRPr="00367F42" w:rsidRDefault="002B5DAB" w:rsidP="00367F42">
      <w:pPr>
        <w:shd w:val="clear" w:color="auto" w:fill="FFFFFF"/>
        <w:spacing w:after="0" w:line="240" w:lineRule="auto"/>
        <w:ind w:firstLine="708"/>
        <w:rPr>
          <w:rFonts w:ascii="Times New Roman" w:hAnsi="Times New Roman"/>
          <w:bCs/>
          <w:sz w:val="28"/>
          <w:szCs w:val="28"/>
          <w:lang w:eastAsia="ru-RU"/>
        </w:rPr>
      </w:pPr>
      <w:r w:rsidRPr="00367F42">
        <w:rPr>
          <w:rFonts w:ascii="Times New Roman" w:hAnsi="Times New Roman"/>
          <w:bCs/>
          <w:sz w:val="28"/>
          <w:szCs w:val="28"/>
          <w:lang w:eastAsia="ru-RU"/>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Красноармейская, д. 87, 83, 81, 79а, 79, 77, 75а, 75, 73, 57, д. 21, 23, 60, 62, 62А, 64, 64А, 66, 76, 84, 100, 102, 104А, 112, 114, 118, 120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Красная, д. 20, 24, 2, 4, 6, 8, 10, 14, д. 1, 7, 13, 13а, 19, 23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Первомайская, д. 5, 11, 13, 6, 8, 12А, 10А, 19А, 33А, 33Б, 31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пер. Коммунальный, д. 2, 5А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50 лет Победы, д.44, 48, 50, 45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Пролетарская, д. 1, 3, 4, 6, 8, 10, 12, 14, 20, 24, 5, 11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Гоголя, д. 34, 32, 47, 49А, 39, 26А, 26Б, 22, 22А, 14, 7, 9, 23, 1, 1А, 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Рабоче-крестьянская, д. 66, 68, 68А, 68Б, 72А, 61, 63, 65, 67, 69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М. Горького, д. 36, 38, 46, 44, 37, 39, 47, 31, 26, 15, 21, 23, 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Пушкинская, д. 28, д. 3, 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Советская, д. 54, 56, 56а, 48, 50, 46, 44А, 44, 38, 38А, 36, 34А, 27, 41, 43, 45, 45А, 49, 55, 63, 65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пер. Северный, д.7, 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пер. Набережный, д. 11, 5, 3, 1, 4, 10, 12, 16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Пурсовская, д. 6, 8, 10, 11, 12, 2, 5, 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1</w:t>
      </w:r>
      <w:r w:rsidRPr="00367F42">
        <w:rPr>
          <w:rFonts w:ascii="Times New Roman" w:hAnsi="Times New Roman"/>
          <w:bCs/>
          <w:sz w:val="28"/>
          <w:szCs w:val="28"/>
          <w:lang w:eastAsia="ru-RU"/>
        </w:rPr>
        <w:noBreakHyphen/>
        <w:t>я Набережная, д. 17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пер. Октябрьский, д. 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Октябрьская, д. 13, 23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Моршанский Тракт, д. 76, 80, 70, 58, 60, 62, 50, 40, 44, 29, 33, 41, 49, 51, 17, 7, 9, 11, 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2</w:t>
      </w:r>
      <w:r w:rsidRPr="00367F42">
        <w:rPr>
          <w:rFonts w:ascii="Times New Roman" w:hAnsi="Times New Roman"/>
          <w:bCs/>
          <w:sz w:val="28"/>
          <w:szCs w:val="28"/>
          <w:lang w:eastAsia="ru-RU"/>
        </w:rPr>
        <w:noBreakHyphen/>
        <w:t>я Трудовая, д. 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Тамбовская область, г. Кирсанов, ул. 1</w:t>
      </w:r>
      <w:r w:rsidRPr="00367F42">
        <w:rPr>
          <w:rFonts w:ascii="Times New Roman" w:hAnsi="Times New Roman"/>
          <w:bCs/>
          <w:sz w:val="28"/>
          <w:szCs w:val="28"/>
          <w:lang w:eastAsia="ru-RU"/>
        </w:rPr>
        <w:noBreakHyphen/>
        <w:t>я Трудовая, д. 3, 5, 7, 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68:24:0200022:28, Тамбовская область, г. Кирсанов, ул. 1 Трудовая, д. 20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68:24:0200030:14, Тамбовская область, г. Кирсанов, ул. 1 Набережная, д. 31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68:24:0100009:50, Тамбовская область, г. Кирсанов, ул. Максима Горького, д. 22-А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68:24:0200037:19, Тамбовская область, г. Кирсанов, ул. Пролетарская, д. 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68:24:0200037:21, Тамбовская область, г. Кирсанов, ул. Пролетарская, д. 13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68:24:0200038:176 Российская Федерация, Тамбовская область, городской округ. город. Кирсанов, город. Кирсанов, улица Первомайская, земельный участок 16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68:24:0200044:34, Тамбовская область, г. Кирсанов, ул. Красноармейская, д. № 80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68:24:0000000:3, Тамбовская область, г. Кирсанов</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68:24:0100006:20, Тамбовская область, г. Кирсанов, ул. Максима Горького, д. 27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68:24:0100006:21, Тамбовская область, г. Кирсанов, ул. Советская, д. 61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68:24:0100006:22, Тамбовская область, г. Кирсанов, ул. Максима Горького, д. 13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68:24:0100006:30, Тамбовская область, г. Кирсанов, ул. Максима Горького, д. 19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68:24:0100006:33, Тамбовская область, г. Кирсанов, ул. Пушкинская, д. 12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68:24:0200043:17, Тамбовская область, г. Кирсанов, ул. Красноармейская, д. 43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68:24:0200043:21, Тамбовская область, г. Кирсанов, ул. Красноармейская, д. 65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68:24:0100012:28, Тамбовская область, г. Кирсанов, ул. Советская, д. № 37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68:24:0100013:7, Тамбовская область, г. Кирсанов, ул. Первомайская, д. 13а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68:24:0100015:1, Тамбовская область, г. Кирсанов, ул. 50 лет Победы, д. 14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68:24:0100015:70, Тамбовская область, г. Кирсанов, ул. 1 Набережная, д. 2-Б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68:24:0100015:72, Тамбовская область, г. Кирсанов, ул. 1 Набережная, д. 2-А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68:24:0100015:76, Тамбовская область, г. Кирсанов, ул. 1 Набережная, д. № 8-Б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68:24:0100010:161, Тамбовская область, г.Кирсанов, ул. 50 лет Победы,33, гараж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68:24:0200036:27, Тамбовская область, г. Кирсанов, ул. Пролетарская, д. 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68:24:0200015:58, Тамбовская область, г. Кирсанов, ул. Трудовая 2-я, д. 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68:24:0100003:41, Тамбовская область, г. Кирсанов, пер. Набережный, д. 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68:24:0100004:105, Тамбовская область, г. Кирсанов, ул. Первомайская, 33-В</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68:24:0100004:24, Тамбовская область, г. Кирсанов, ул. Максима Горького, д. 35а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68:24:0100004:27, Тамбовская область, г. Кирсанов, ул. Первомайская, д. 31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68:24:0100004:29, Тамбовская область, г. Кирсанов, ул. Первомайская, д. 33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68:24:0100005:19, Тамбовская область, г. Кирсанов, пер Северный, д. 10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68:24:0100005:21, Тамбовская область, г. Кирсанов, ул. Пушкинская, д. 28-А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68:24:0100005:26, Тамбовская область, г. Кирсанов, ул. Пушкинская, д. 38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68:24:0100005:31, Тамбовская область, г. Кирсанов, ул. Советская, д. 52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68:24:0200042:11, Тамбовская область, г. Кирсанов, ул. Красноармейская, д. 69-А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68:24:0200042:23, Тамбовская область, г. Кирсанов, ул. Красноармейская, 69-Б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68:24:0200044:129, Тамбовская область, г. Кирсанов, ул. Красноармейская, ТП №56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68:24:0200044:153, Российская Федерация, Тамбовская область, г. Кирсанов, ул. Красноармейская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68:24:0100010:59, Тамбовская область, г. Кирсанов, ул. 50 лет Победы, гараж № 33-В</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68:24:0200015:33, Тамбовская область, г. Кирсанов, ул. Моршанский Тракт, д. 82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68:24:0200015:348, Российская Федерация, Тамбовская область, городской округ. город. Кирсанов, город. Кирсанов, ул. Трудовая 2-я, 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68:24:0200029:1, Тамбовская область, г. Кирсанов, ул. Набережная 1-я, д. 33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68:24:0200029:13, Тамбовская область, г. Кирсанов, ул. Пушкинская, д. 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68:24:0200029:15, Тамбовская область, г. Кирсанов, ул. Пушкинская, д. 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68:24:0200029:179, Российская Федерация, Тамбовская область, городской округ. город. Кирсанов, город. Кирсанов, ул. Пурсовская, 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68:24:0200029:56, Тамбовская область, г.Кирсанов, ул. 1 Набережная, 47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68:24:0200029:67, Российская Федерация, Тамбовская область, г. Кирсанов, ул. Максима Горького,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68:24:0200030:9, Тамбовская область, г. Кирсанов, ул. Гоголя, д. 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68:24:0100014:207, Тамбовская область, г. Кирсанов, ул. Красноармейская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68:24:0100015:78, Тамбовская область, г. Кирсанов, ул. 1 Набережная, сооружение. 8-А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68:24:0200043:39, Тамбовская область, г. Кирсанов, ул. Красноармейская, дом 41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68:24:0100004:39, Тамбовская обл., г. Кирсанов, ул. Первомайская, д. 29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68:24:0100007:28, Тамбовская область, г. Кирсанов, ул. Гоголя, д. 49-А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68:24:0100007:7, Тамбовская область, г. Кирсанов, ул. Первомайская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68:24:0100012:2, Тамбовская область, г. Кирсанов, ул. Гоголя, д. 18 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68:24:0200043:35, Тамбовская область, г. Кирсанов, ул. Красноармейская, д. 39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68:24:0100008:28, Тамбовская область, г. Кирсанов, ул. Максима Горького, д. 26-А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68:24:0200038:15, Тамбовская область, г. Кирсанов, пер. Коммунальный, д. 13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68:24:0100010:12, Тамбовская область, г. Кирсанов, ул. Рабоче-Крестьянская, д. 52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68:24:0100009:28, Тамбовская область, г. Кирсанов, ул. Максима Горького, д. 20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68:24:0100009:29, Тамбовская область, г. Кирсанов, ул. Максима Горького, д. 22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68:24:0200038:177, Российская Федерация, Тамбовская область, городской округ. город. Кирсанов, город. Кирсанов, улица Первомайская, земельный участок 16/1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68:24:0100007:8, Тамбовская область, г. Кирсанов, ул. Рабоче-Крестьянская, д. 62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68:24:0100009:31, Тамбовская область, г. Кирсанов, ул. Максима Горького, д. 24а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68:24:0100009:32, Тамбовская область, г. Кирсанов, ул. 1 Набережная, д. 24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68:24:0100009:36, Тамбовская область, г. Кирсанов, ул. 1 Набережная, д. 26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68:24:0200044:11, Тамбовская область, г. Кирсанов, ул. Красноармейская, д. 108 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68:24:0100008:16, Тамбовская область, г. Кирсанов, ул. Максима Горького, д. 32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68:24:0200039:11, Тамбовская область, г. Кирсанов, пер Коммунальный, д. 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68:24:0200039:12, Тамбовская область, г. Кирсанов, пер Коммунальный, д. 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68:24:0200039:14, Тамбовская область, г. Кирсанов, ул. Красная, д. 21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68:24:0200039:18, Тамбовская область, г. Кирсанов, ул. 50 лет Победы, д. 54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68:24:0200039:23, Тамбовская область, г. Кирсанов, ул. 50 лет Победы, 42/1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68:24:0200039:7, Тамбовская область, г. Кирсанов, ул. 50 лет Победы, д. 52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68:24:0200044:19, Тамбовская область, г. Кирсанов, ул. Красноармейская, д. 116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68:24:0200044:24, Тамбовская область, г. Кирсанов, ул. Красноармейская, д. 108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68:24:0200044:26, Тамбовская область, г. Кирсанов, ул. Красноармейская, д. 88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68:24:0200044:27, Тамбовская область, г. Кирсанов, ул. Красноармейская, д. 90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68:24:0200044:28, Тамбовская область, г. Кирсанов, ул. Красноармейская, д. 58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68:24:0100010:421, Тамбовская область, г. Кирсанов, ул. Рабоче-Крестьянская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68:24:0100010:69, Тамбовская область, г. Кирсанов, ул. 50 лет Победы, д. 43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68:24:0100011:11, Тамбовская область, г. Кирсанов, ул. 50 лет Победы, д. 23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68:24:0100011:309, Российская Федерация, Тамбовская область, городской округ. - город. Кирсанов, г. Кирсанов, ул. Рабоче-Крестьянская, 51Б/1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68:24:0200044:4, Тамбовская область, г. Кирсанов, ул. Красноармейская, д. 86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68:24:0200044:44, Тамбовская область, г. Кирсанов, ул. Красноармейская, д. 110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68:24:0200046:131, Российская Федерация, Тамбовская область, городской округ. город. Кирсанов, г. Кирсанов, ул. Трудовая 1-ая, земельный участок 11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68:24:0200046:7, Тамбовская область, г. Кирсанов, ул. 1-Трудовая, д. 5а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68:24:0200022:16, Тамбовская область, г. Кирсанов, ул. 1-Трудовая, д. 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68:24:0200022:18, Тамбовская область, г. Кирсанов, ул. Моршанский Тракт, д. 25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68:24:0200022:29, Тамбовская область, г. Кирсанов, ул. Моршанский Тракт, д. 27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68:24:0200022:32, Тамбовская область, г. Кирсанов, ул. Моршанский Тракт, д. 31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68:24:0200022:39, Тамбовская область, г. Кирсанов, ул. Моршанский Тракт, д. 47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68:24:0200022:40, Тамбовская область, г. Кирсанов, ул. Моршанский Тракт, д. 47а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68:24:0200022:97, Тамбовская область, г. Кирсанов, ул. Моршанский Тракт, д. 45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68:24:0100009:6, Тамбовская область, г. Кирсанов, ул. Гоголя, д. 13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68:24:0100010:25, Тамбовская область, г. Кирсанов, ул. Первомайская, д. 17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68:24:0100010:420, Тамбовская область, г. Кирсанов, ул. Рабоче-Крестьянская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68:24:0100010:71, Тамбовская область, г. Кирсанов, ул. Гоголя, д. 38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68:24:0100011:312, Российская Федерация, Тамбовская область, городской округ. город. Кирсанов, город. Кирсанов, улица Рабоче-Крестьянская, земельный участок 51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68:24:0100011:84, Тамбовская область, г. Кирсанов, ул. Рабоче-Крестьянская, д. 49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68:24:0100012:36, Тамбовская область, г. Кирсанов, ул. Гоголя, д. №16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68:24:0200025:9, Тамбовская область, г. Кирсанов, ул. 2-Трудовая, д. 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68:24:0200026:1, Тамбовская область, г. Кирсанов, пер. Октябрьский, д. 1 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68:24:0200026:11, Тамбовская область, г. Кирсанов, ул. Октябрьская, д. 16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68:24:0200026:12, Тамбовская область, г. Кирсанов, ул. Октябрьская, д. 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68:24:0200026:13, Тамбовская область, г. Кирсанов, ул. Октябрьская, д. 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68:24:0200026:14, Тамбовская обл., г. Кирсанов, ул. Октябрьская, д. 18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68:24:0200026:16, Тамбовская область, г. Кирсанов, ул. Октябрьская, д. 22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68:24:0200026:19, Тамбовская область, г. Кирсанов, ул. Октябрьская, д. 30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68:24:0200026:21, Тамбовская область, г. Кирсанов, ул. Октябрьская, д. 38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68:24:0200026:25, Тамбовская область, г. Кирсанов, пер Октябрьский, д.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68:24:0200026:6, Тамбовская область, г. Кирсанов, ул. Октябрьская, д. 34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68:24:0200026:7, Тамбовская область, г. Кирсанов, ул. Октябрьская, д. 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68:24:0200027:26, Тамбовская обл., г. Кирсанов, ул. Октябрьская, д. 25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68:24:0200027:42, Тамбовская область, г. Кирсанов, ул. Моршанский Тракт, д. 66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68:24:0200027:8, Тамбовская область, г. Кирсанов, ул. Моршанский Тракт, д. 56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68:24:0200027:9, Тамбовская область, г. Кирсанов, ул. Октябрьская, д. 35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68:24:0100003:2, Тамбовская область, г. Кирсанов, пер. Набережный, дом № 1 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68:24:0100003:26, Тамбовская область, г. Кирсанов, пер. Набережный, д. 15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68:24:0100003:36, Тамбовская область, г. Кирсанов, ул. Пушкинская, д. 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68:24:0100003:40, Тамбовская область, г. Кирсанов, пер Набережный, д. 14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68:24:0100003:43, Тамбовская область, г. Кирсанов, пер. Набережный, д. 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68:24:0200067:12, Тамбовская область, г. Кирсанов, ул. 1 Набережная, д.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68:24:0200067:13, Тамбовская область, г. Кирсанов, ул. 1 Набережная, д. 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68:24:0200067:59, Российская Федерация, Тамбовская область, город. Кирсанов, улица 1-я Набережная, 15а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68:24:0200048:166, Тамбовская область, г. Кирсанов, ул. Моршанский Тракт, д. 17-А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68:24:0200048:41, Тамбовская область, г. Кирсанов, ул. Моршанский Тракт, д.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68:24:0200040:15, Тамбовская область, г. Кирсанов, ул. 50 лет Победы, д. 40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68:24:0200042:13, Российская Федерация, Тамбовская область, город. Кирсанов, городской округ. город. Кирсанов, ул. Красноармейская, земельный участок 85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68:24:0200042:16, Тамбовская область, г. Кирсанов, ул. Красноармейская, д. 71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68:24:0200043:208, Российская Федерация, Тамбовская область, городской округ. город. Кирсанов, город. Кирсанов, улица Красноармейская, 57В</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68:24:0200043:25, Тамбовская область, г. Кирсанов, ул. Красная, д. 22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68:24:0200043:26, Тамбовская область, г. Кирсанов, ул. Красноармейская, д. 57а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68:24:0200043:28, Тамбовская область, г. Кирсанов, ул. Красноармейская, д. 41а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68:24:0200048:44, Тамбовская область, г. Кирсанов, ул. Моршанский Тракт, д. 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68:24:0200048:47, Тамбовская область, г. Кирсанов, ул. Моршанский Тракт, д. 15а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68:24:0100011:17, Тамбовская область, г. Кирсанов, ул. 50 лет Победы, д. 29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68:24:0100014:204, Тамбовская область, г. Кирсанов, ул. Красноармейская, 17/2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68:24:0100014:206, Тамбовская область, г. Кирсанов, ул. Красноармейская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68:24:0100014:42, Тамбовская область, г. Кирсанов, ул. Красноармейская, 17/2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68:24:0100010:209, Российская Федерация, Тамбовская область, город. Кирсанов, ул. 50 лет Победы, 33а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68:24:0200027:33, Тамбовская область, г. Кирсанов, ул. 2-Трудовая, д. 18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68:24:0100003:27, Тамбовская обл., г. Кирсанов, пер. Набережный, д. 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68:24:0100011:5, Тамбовская область, г. Кирсанов, ул. Советская, д. 36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68:24:0100007:40, Тамбовская область, г. Кирсанов, ул. Гоголя, д. 45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68:24:0100007:378, Российская Федерация, Тамбовская область, городской округ. город. Кирсанов, город. Кирсанов, улица Первомайская, земельный участок 25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68:24:0200040:252, Российская Федерация, Тамбовская область, городской округ. город. Кирсанов, город. Кирсанов, ул. Красная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68:24:0200040:251, Российская Федерация, Тамбовская область, городской округ. город. Кирсанов, город. Кирсанов, ул. Красная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68:24:0100015:52, Тамбовская область, г. Кирсанов, ул. Советская, д. 29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68:24:0100017:27, Тамбовская область, г. Кирсанов, ул. Красноармейская, д. 26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68:24:0200027:12, Тамбовская область, г. Кирсанов, ул. Моршанский Тракт, д. 72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68:24:0100014:433, Российская Федерация, Тамбовская область, городской округ. город. Кирсанов, город. Кирсанов, улица Красноармейская, 17А/1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68:24:0100010:419, Российская Федерация, Тамбовская область, город. Кирсанов, пер. Садовый</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68:24:0100010:430, Российская Федерация, Тамбовская область, городской округ. город. Кирсанов, город. Кирсанов, улица Рабоче-Крестьянская, земельный участок 52/1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68:24:0200027:27, Тамбовская область, г. Кирсанов, ул. Октябрьская, д. 29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68:24:0200022:25, Тамбовская область, г. Кирсанов, ул. 1-Трудовая, д. 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68:00:0000000:233, Тамбовская область, г. Кирсанов</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68:24:0100011:20, Тамбовская область, г. Кирсанов, ул. Рабоче-Крестьянская, д. 49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68:24:0100012:4, Тамбовская область, г. Кирсанов, ул. 1 Набережная, д. 14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68:24:0200039:6, Тамбовская область, г. Кирсанов, ул. 50 лет Победы, д. 52-А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68:24:0100014:205, Российская Федерация, Тамбовская область, г. Кирсанов, ул. Красноармейская, земельный участок 17А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68:24:0200036:33, Тамбовская область, г. Кирсанов, ул. Пролетарская, д. 16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68:24:0100005:25, Тамбовская область, г. Кирсанов, ул. Пушкинская, д. 26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68:24:0100005:16, Тамбовская область, г. Кирсанов, пер. Северный, д. 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68:24:0100004:22, Тамбовская область, г. Кирсанов, ул. Максима Горького, д. 43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68:24:0100004:13, Тамбовская область, г. Кирсанов, ул. Рабоче-Крестьянская, д. 70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68:24:0100004:103, Тамбовская область, г. Кирсанов, ул.Максима Горького, 45А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68:24:0100003:57, Тамбовская обл., г. Кирсанов, пер. Набережный, дом № 18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68:24:0100003:56, Тамбовская область, г. Кирсанов, пер Набережный, д. №19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68:24:0100003:53, Тамбовская область, г. Кирсанов, пер. Набережный, д. 20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68:24:0100003:48, Тамбовская область, г. Кирсанов, пер. Набережный</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68:24:0100003:44, Тамбовская область, г. Кирсанов, пер. Набережный, д. 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68:24:0100003:145, Российская Федерация, Тамбовская область, г. Кирсанов, ул. Пушкинская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68:24:0100014:17, Тамбовская область, г. Кирсанов, ул. Советская, д. 28-Е</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68:24:0100014:172, Тамбовская область, г. Кирсанов, ул. Советская, 28А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68:24:0100005:34, Тамбовская область, г. Кирсанов, ул. Рабоче-Крестьянская, дом 73А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68:24:0100005:36, Тамбовская область, г. Кирсанов, ул. Советская, д. 52-А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68:24:0100006:161, Тамбовская область, г. Кирсанов, ул. Пушкинская, д. 14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68:24:0100006:28, Тамбовская область, г. Кирсанов, ул. Максима Горького, д. 17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68:24:0100014:24, Тамбовская область, г. Кирсанов, ул. Советская, д. 28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68:24:0100007:251, Тамбовская область, г. Кирсанов, ул. Первомайская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68:24:0100006:29, Тамбовская область, г. Кирсанов, ул. Максима Горького, д. 17-А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68:24:0100006:34, Тамбовская область, г. Кирсанов, ул. Пушкинская, д. 14а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68:24:0100007:34, Тамбовская область, г. Кирсанов, ул. Первомайская, д. 21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68:24:0100006:50, Тамбовская область, г. Кирсанов, ул. Советская, д. № 61-А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68:24:0100007:180, Тамбовская область, г. Кирсанов, ул. Гоголя, 41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68:24:0100010:157, Тамбовская область, г. Кирсанов, ул. 50 лет Победы, 33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68:24:0100014:48, Тамбовская область, г. Кирсанов, ул. Советская, 28г/1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68:24:0100009:30, Тамбовская область, г. Кирсанов, ул. Максима Горького, д. 24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68:24:0100009:33, Тамбовская область, г. Кирсанов, ул. 1 Набережная, дом 32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68:24:0100015:40, Тамбовская область, г. Кирсанов, ул. 50 лет Победы, д. 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68:24:0100015:3, Тамбовская область, г. Кирсанов, ул. Набережная 1-я, д. 6а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68:24:0100015:87, Тамбовская область, г. Кирсанов, ул. Набережная 1-я, д. 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68:24:0100010:169, Тамбовская область, г. Кирсанов, ул. Рабоче-Крестьянская, д. 60а, 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68:24:0100010:192, Тамбовская область, г. Кирсанов, ул. 50 лет Победы, гараж 33Г</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68:24:0100010:20, Тамбовская область, г. Кирсанов, ул. Первомайская, д. 19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68:24:0100015:361, Тамбовская область, г. Кирсанов, ул. 50 лет Победы, 16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68:24:0100015:97, Тамбовская область, г. Кирсанов, ул. Красноармейская, сооружение № 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68:24:0100015:371, Тамбовская область, г. Кирсанов, ул. Советская, дом 33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68:24:0100017:319, Тамбовская область, г. Кирсанов, ул. Красноармейская, 24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68:24:0100010:55, Тамбовская область, г. Кирсанов, ул. 50 лет Победы, 33-Б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68:24:0100010:56, Тамбовская область, г. Кирсанов, ул. 50 лет Победы</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68:24:0100010:57, Тамбовская область, г. Кирсанов, ул. Первомайская, д. 17-А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68:24:0100010:61, Тамбовская область, г. Кирсанов, ул. 50 лет Победы, д. 33, гараж 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68:24:0100013:39, Тамбовская область, г. Кирсанов, ул. Первомайская, сооружение 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68:24:0100010:66, Тамбовская область, г. Кирсанов, ул. Первомайская, д. 15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68:24:0100012:40, Тамбовская область, г. Кирсанов, ул. Набережная 1-я, д. 18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68:24:0100012:34, Тамбовская область, г. Кирсанов, ул. 1 Набережная, д. №14-А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68:24:0100012:32, Тамбовская область, г. Кирсанов, ул. Гоголя, д. 16А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68:24:0100012:23, Тамбовская область, г. Кирсанов, ул. Гоголя, д. 20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68:24:0100012:154, Тамбовская область, г. Кирсанов, ул. Советская, 47 А, гараж № 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68:24:0100012:150, Тамбовская область, г. Кирсанов, ул. Советская, 47А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68:24:0100011:88, Тамбовская область, г. Кирсанов, ул. Рабоче-Крестьянская, №51Б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68:24:0100011:87, Тамбовская область, г. Кирсанов, ул. Рабоче-Крестьянская, №51А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68:24:0100011:24, Тамбовская область, г. Кирсанов, ул. Советская, д. 32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68:24:0100011:23, Тамбовская область, г. Кирсанов, ул. Гоголя, д. 24/1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68:24:0200022:12, Тамбовская область, г. Кирсанов, ул. Моршанский Тракт, д. 23-А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68:24:0200015:36, Тамбовская область, г. Кирсанов, ул. Моршанский Тракт, д. 78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68:24:0200015:38, Тамбовская область, г. Кирсанов, ул. Октябрьская, д. 39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68:24:0200015:50, Тамбовская область, г. Кирсанов, ул. Моршанский Тракт, д. 74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68:24:0200022:98, Тамбовская область, г. Кирсанов, ул. Моршанский Тракт, д. 45А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68:24:0200022:49, Тамбовская область, г. Кирсанов, ул. Моршанский Тракт, д. 21-А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68:24:0200022:42, Тамбовская область, г. Кирсанов, ул. 1-Трудовая, д. 10а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68:24:0200022:38, Тамбовская область, г. Кирсанов, ул. Моршанский Тракт, д. 43а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68:24:0200022:35, Тамбовская область, г. Кирсанов, ул. Моршанский Тракт, д. 37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68:24:0200022:34, Тамбовская область, г. Кирсанов, ул. Моршанский Тракт, д. 37а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68:24:0200022:33, Тамбовская область, г. Кирсанов, ул. Моршанский Тракт, д. 35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68:24:0200022:27, Тамбовская область, г. Кирсанов, улица 1 Трудовая, 18А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68:24:0200022:15, Тамбовская область, г. Кирсанов, ул. 1-Трудовая, д. 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68:24:0200029:54, Тамбовская область, г. Кирсанов, ул. Пурсовская, дом 8а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68:24:0200029:55, Тамбовская область, г. Кирсанов, ул. Максима Горького, 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68:24:0200029:64, Тамбовская область, г. Кирсанов, ул. Пурсовская, дом 6/1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68:24:0200029:65, Тамбовская область, г. Кирсанов, ул. Пушкинская, д. 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68:24:0200027:76, Тамбовская область, г. Кирсанов, ул. Октябрьская, д. 15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68:24:0200027:37, Тамбовская область, г. Кирсанов, ул. Моршанский Тракт, д. 68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68:24:0200030:12, Тамбовская область, г. Кирсанов, ул. Пурсовская, д.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68:24:0200027:32, Тамбовская область, г. Кирсанов, ул. Октябрьская, д. 27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68:24:0200027:31, Тамбовская область, г. Кирсанов, ул. Октябрьская, д. 21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68:24:0200027:29, Тамбовская область, г. Кирсанов, ул. Октябрьская, д. 17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68:24:0200030:19, Тамбовская область, г. Кирсанов, ул. 1 Набережная, д. 19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68:24:0200030:21, Тамбовская область, г. Кирсанов, ул. Пурсовская, д. 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68:24:0200026:8, Тамбовская область, г. Кирсанов, ул. Октябрьская, д. 10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68:24:0200030:24, Тамбовская область, г. Кирсанов, ул. Пурсовская, д. 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68:24:0200030:61, Тамбовская область, г. Кирсанов, ул. Пурсовская, дом 4Б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68:24:0200030:7, Тамбовская область, г. Кирсанов, ул. 1 Набережная, д. 23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68:24:0200027:17, Тамбовская область, г. Кирсанов, ул. Моршанский Тракт, д. 64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68:24:0200027:15, Тамбовская область, г. Кирсанов, ул. Моршанский Тракт, д. 52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68:24:0200027:14, Тамбовская область, г. Кирсанов, ул. Моршанский Тракт, д. 42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68:24:0200027:13, Тамбовская область, г. Кирсанов, ул. Моршанский Тракт, д. 38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68:24:0200027:10, Тамбовская область, г. Кирсанов, ул. Моршанский Тракт, д. 46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68:24:0200026:9, Тамбовская область, г. Кирсанов, ул. Октябрьская, д. 12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68:24:0200027:23, Тамбовская область, г. Кирсанов, ул. Октябрьская, д. 31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68:24:0200027:20, Тамбовская область, г. Кирсанов, ул. Октябрьская, д.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68:24:0200027:28, Тамбовская область, г. Кирсанов, ул. Октябрьская, д. 19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68:24:0200025:11, Тамбовская область, г. Кирсанов, ул. 2-Трудовая, д. 1-Д</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68:24:0200025:25, Российская Федерация, Тамбовская область г. Кирсанов, пер. Октябрьский, №8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68:24:0200025:6, Тамбовская область, г. Кирсанов, пер Октябрьский, д. 10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68:24:0200025:7, Тамбовская область, г. Кирсанов, пер Октябрьский, д. 12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68:24:0200025:8, Тамбовская область, г. Кирсанов, ул. 2-Трудовая, д. 1-В</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68:24:0200029:14, Тамбовская область, г. Кирсанов, ул. Максима Горького, д. 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68:24:0200027:30, Тамбовская область, г. Кирсанов, ул. Октябрьская, д. 11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68:24:0100004:23, Тамбовская область, г. Кирсанов, ул. Максима Горького, д. 41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68:24:0100005:27, Тамбовская область, г. Кирсанов, ул. Рабоче-Крестьянская, д. 71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68:24:0100010:10, Тамбовская область, г. Кирсанов, ул. Рабоче-Крестьянская, д. 52 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68:24:0100014:44, Тамбовская область, г. Кирсанов, ул. Советская, д. 28-Б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68:24:0200030:6, Тамбовская область, г. Кирсанов, ул. 1 Набережная, д. 25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68:24:0200036:21, Тамбовская область, г. Кирсанов, ул. Социалистическая, 22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68:24:0200048:25, Тамбовская область, г. Кирсанов, ул. Моршанский Тракт, д. 17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68:24:0200036:23, Тамбовская область, г. Кирсанов, ул. Пролетарская, д. 22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68:24:0200043:16, Тамбовская область, г. Кирсанов, ул. Красная, д. 18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68:24:0200043:18, Тамбовская область, г. Кирсанов, ул. Красная, д. 2-Б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68:24:0200043:19, Тамбовская область, г. Кирсанов, ул. Красноармейская, д. 61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68:24:0200043:20, Тамбовская область, г. Кирсанов, ул. Красноармейская, 63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68:24:0200038:13, Тамбовская область, г. Кирсанов, пер. Коммунальный, д. 11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68:24:0200043:23, Тамбовская область, г. Кирсанов, ул. Красная, д. 12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68:24:0200043:24, Тамбовская область, г. Кирсанов, ул. Красная, д. 16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68:24:0200038:14, Тамбовская область, г. Кирсанов, ул. Первомайская, д. 12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68:24:0200043:27, Тамбовская область, г. Кирсанов, ул. Красноармейская, д. 57-Б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68:24:0200038:19, Тамбовская область, г. Кирсанов, пер. Коммунальный, д. № 5-Б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68:24:0200038:21, Тамбовская область, г. Кирсанов, ул. Первомайская, д. 12-Б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68:24:0200043:33, Тамбовская область, г. Кирсанов, ул. Красноармейская, д. 27а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68:24:0200048:765, Российская Федерация, Тамбовская область, г. Кирсанов, ул. Моршанский Тракт, 1б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68:24:0200043:41, Тамбовская область, г. Кирсанов, ул. Красноармейская, д. 29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68:24:0200044:16, Тамбовская область, г. Кирсанов, ул. Красноармейская, д. 70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68:24:0200044:18, Тамбовская область, г. Кирсанов, ул. Красноармейская, д. 78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68:24:0200043:45, Тамбовская область, г. Кирсанов, ул. Красная, д. 16/1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68:24:0200044:20, Тамбовская область, г. Кирсанов, ул. Красноармейская, д. 82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68:24:0200039:10, Тамбовская область, г. Кирсанов, пер Коммунальный, д. 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68:24:0200043:46, Тамбовская область, г. Кирсанов, ул. Красноармейская, д. 59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68:24:0200044:21, Тамбовская область, г. Кирсанов, ул. Красноармейская, д. 56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68:24:0200044:22, Тамбовская область, г. Кирсанов, ул. Красноармейская, д. 54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68:24:0200044:29, Тамбовская область, г. Кирсанов, ул. Красноармейская, д. 92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68:24:0200044:31, Тамбовская область, г. Кирсанов, ул. Красноармейская, д. 96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68:24:0200044:32, Тамбовская область, г. Кирсанов, ул. Красноармейская, д. 98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68:24:0200044:40, Тамбовская область, г. Кирсанов, ул. Первомайская, д. 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68:24:0200044:41, Тамбовская область, г. Кирсанов, ул. Красноармейская, д. 72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68:24:0200044:43, Тамбовская область, г. Кирсанов, ул. Красноармейская, д. 106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68:24:0200044:42, Тамбовская область, г. Кирсанов, ул. Красноармейская, д. 74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68:24:0200044:45, Тамбовская область, г. Кирсанов, ул. Красноармейская, 122</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68:24:0200044:47, Тамбовская область, г. Кирсанов, ул. Красноармейская, дом 126</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68:24:0200043:80, Тамбовская область, г. Кирсанов, ул. Красноармейская, 27</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68:24:0200043:81, Тамбовская область, г. Кирсанов, ул. Красная, 2-А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68:24:0200046:3, Тамбовская область, г. Кирсанов, ул. 1-Трудовая, д. 13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68:24:0200046:4, Тамбовская область, г. Кирсанов, ул. 1-Трудовая, д. 15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68:24:0200044:130, Тамбовская область, г. Кирсанов, ул. Красноармейская, д. 124</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68:24:0200046:5, Тамбовская область, г. Кирсанов, ул. 1-Трудовая, д. 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68:24:0200044:15, Тамбовская область, г. Кирсанов, ул. Красноармейская, д. 120 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68:24:0200040:11, Тамбовская область, г. Кирсанов, ул. Красная, д. 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68:24:0200039:51, Тамбовская область, г. Кирсанов, ул. Красная, д.15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68:24:0200040:13, Тамбовская область, г. Кирсанов, ул. Красная, д. 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68:24:0200048:45, Тамбовская область, г. Кирсанов, ул. Моршанский Тракт, д. 1-В</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68:24:0200048:34, Тамбовская область, г. Кирсанов, ул. Моршанский Тракт, д. 13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68:24:0200048:18, Тамбовская область, г. Кирсанов, ул. Моршанский Тракт, д. 15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68:24:0200040:16, Тамбовская область, г. Кирсанов, ул. 50 лет Победы, дом 38</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68:24:0200040:10, Тамбовская область, г. Кирсанов, ул. Красная, д.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68:24:0200040:7, Тамбовская область, г. Кирсанов, пер. Коммунальный, д. 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68:24:0200042:12, Тамбовская область, г. Кирсанов, ул. Красноармейская, д. 71 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68:24:0200042:15, Тамбовская область, г. Кирсанов, ул. Красноармейская, д. 89</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68:24:0200067:15, Тамбовская область, г. Кирсанов, ул. 1 Набережная, д. 13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68:24:0200067:60, Тамбовская область, г.Кирсанов, ул. 1 Набережная, д. 15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68:24:0200067:9, Тамбовская область, г. Кирсанов, ул. 1 Набережная, д. 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68:24:0100010:22, Тамбовская область, г. Кирсанов, ул. Гоголя, д. 30</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68:24:0100010:37, Тамбовская область, г. Кирсанов, ул. Гоголя</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68:24:0100011:8, Тамбовская область, г. Кирсанов, ул. 50 лет Победы, д. 27 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68:24:0100011:10, Тамбовская область, г. Кирсанов, ул. 50 лет Победы, д. 25</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68:24:0100012:11, Тамбовская область, г. Кирсанов, ул. Советская, дом 39, лит. "А","Б</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68:24:0200022:13, Тамбовская область, г. Кирсанов, ул. Моршанский Тракт, д. 21</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68:24:0200022:14, Тамбовская область, г. Кирсанов, ул. Моршанский Тракт, д. 23</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pacing w:after="0" w:line="240" w:lineRule="auto"/>
        <w:rPr>
          <w:rFonts w:ascii="Times New Roman" w:hAnsi="Times New Roman"/>
          <w:bCs/>
          <w:sz w:val="28"/>
          <w:szCs w:val="28"/>
          <w:lang w:eastAsia="ru-RU"/>
        </w:rPr>
      </w:pPr>
      <w:r w:rsidRPr="00367F42">
        <w:rPr>
          <w:rFonts w:ascii="Times New Roman" w:hAnsi="Times New Roman"/>
          <w:bCs/>
          <w:sz w:val="28"/>
          <w:szCs w:val="28"/>
          <w:lang w:eastAsia="ru-RU"/>
        </w:rPr>
        <w:t>68:24:0200022:19, Тамбовская область, г. Кирсанов, ул. Моршанский Тракт, д. 25-А</w:t>
      </w:r>
    </w:p>
    <w:p w:rsidR="002B5DAB" w:rsidRPr="00367F42" w:rsidRDefault="002B5DAB" w:rsidP="00367F42">
      <w:pPr>
        <w:spacing w:after="0" w:line="240" w:lineRule="auto"/>
        <w:rPr>
          <w:rFonts w:ascii="Times New Roman" w:hAnsi="Times New Roman"/>
          <w:bCs/>
          <w:sz w:val="28"/>
          <w:szCs w:val="28"/>
          <w:lang w:eastAsia="ru-RU"/>
        </w:rPr>
      </w:pPr>
    </w:p>
    <w:p w:rsidR="002B5DAB" w:rsidRPr="00367F42" w:rsidRDefault="002B5DAB" w:rsidP="00367F42">
      <w:pPr>
        <w:shd w:val="clear" w:color="auto" w:fill="FFFFFF"/>
        <w:spacing w:after="0" w:line="240" w:lineRule="auto"/>
        <w:ind w:firstLine="708"/>
        <w:rPr>
          <w:rFonts w:ascii="Times New Roman" w:hAnsi="Times New Roman"/>
          <w:bCs/>
          <w:sz w:val="28"/>
          <w:szCs w:val="28"/>
          <w:lang w:eastAsia="ru-RU"/>
        </w:rPr>
      </w:pPr>
      <w:r w:rsidRPr="00367F42">
        <w:rPr>
          <w:rFonts w:ascii="Times New Roman" w:hAnsi="Times New Roman"/>
          <w:bCs/>
          <w:sz w:val="28"/>
          <w:szCs w:val="28"/>
          <w:lang w:eastAsia="ru-RU"/>
        </w:rPr>
        <w:t>68:24:0200022:47, Тамбовская обл., г. Кирсанов, ул. Моршанский Тракт, д. 53 А</w:t>
      </w:r>
    </w:p>
    <w:p w:rsidR="002B5DAB" w:rsidRDefault="002B5DAB" w:rsidP="00367F42">
      <w:pPr>
        <w:shd w:val="clear" w:color="auto" w:fill="FFFFFF"/>
        <w:spacing w:after="0" w:line="240" w:lineRule="auto"/>
        <w:ind w:firstLine="708"/>
        <w:jc w:val="both"/>
        <w:rPr>
          <w:rFonts w:ascii="Times New Roman" w:hAnsi="Times New Roman"/>
          <w:color w:val="1A1A1A"/>
          <w:sz w:val="28"/>
          <w:szCs w:val="28"/>
          <w:lang w:eastAsia="ru-RU"/>
        </w:rPr>
      </w:pPr>
      <w:r w:rsidRPr="00B54F93">
        <w:rPr>
          <w:rFonts w:ascii="Times New Roman" w:hAnsi="Times New Roman"/>
          <w:color w:val="1A1A1A"/>
          <w:sz w:val="28"/>
          <w:szCs w:val="28"/>
          <w:lang w:eastAsia="ru-RU"/>
        </w:rPr>
        <w:t xml:space="preserve"> Адрес, по которому заинтересованные лица могут ознакомиться с поступившим</w:t>
      </w:r>
      <w:r>
        <w:rPr>
          <w:rFonts w:ascii="Times New Roman" w:hAnsi="Times New Roman"/>
          <w:color w:val="1A1A1A"/>
          <w:sz w:val="28"/>
          <w:szCs w:val="28"/>
          <w:lang w:eastAsia="ru-RU"/>
        </w:rPr>
        <w:t xml:space="preserve"> </w:t>
      </w:r>
      <w:r w:rsidRPr="00B54F93">
        <w:rPr>
          <w:rFonts w:ascii="Times New Roman" w:hAnsi="Times New Roman"/>
          <w:color w:val="1A1A1A"/>
          <w:sz w:val="28"/>
          <w:szCs w:val="28"/>
          <w:lang w:eastAsia="ru-RU"/>
        </w:rPr>
        <w:t>ходатайством об установлении публичного сервитута и прилагаемым к нему описанием</w:t>
      </w:r>
      <w:r>
        <w:rPr>
          <w:rFonts w:ascii="Times New Roman" w:hAnsi="Times New Roman"/>
          <w:color w:val="1A1A1A"/>
          <w:sz w:val="28"/>
          <w:szCs w:val="28"/>
          <w:lang w:eastAsia="ru-RU"/>
        </w:rPr>
        <w:t xml:space="preserve"> </w:t>
      </w:r>
      <w:r w:rsidRPr="00B54F93">
        <w:rPr>
          <w:rFonts w:ascii="Times New Roman" w:hAnsi="Times New Roman"/>
          <w:color w:val="1A1A1A"/>
          <w:sz w:val="28"/>
          <w:szCs w:val="28"/>
          <w:lang w:eastAsia="ru-RU"/>
        </w:rPr>
        <w:t xml:space="preserve">местоположения границ публичного сервитута: </w:t>
      </w:r>
    </w:p>
    <w:p w:rsidR="002B5DAB" w:rsidRDefault="002B5DAB" w:rsidP="00AB021E">
      <w:pPr>
        <w:shd w:val="clear" w:color="auto" w:fill="FFFFFF"/>
        <w:spacing w:after="0" w:line="240" w:lineRule="auto"/>
        <w:jc w:val="both"/>
        <w:rPr>
          <w:rFonts w:ascii="Times New Roman" w:hAnsi="Times New Roman"/>
          <w:color w:val="1A1A1A"/>
          <w:sz w:val="28"/>
          <w:szCs w:val="28"/>
          <w:lang w:eastAsia="ru-RU"/>
        </w:rPr>
      </w:pPr>
      <w:r w:rsidRPr="00B54F93">
        <w:rPr>
          <w:rFonts w:ascii="Times New Roman" w:hAnsi="Times New Roman"/>
          <w:color w:val="1A1A1A"/>
          <w:sz w:val="28"/>
          <w:szCs w:val="28"/>
          <w:lang w:eastAsia="ru-RU"/>
        </w:rPr>
        <w:t>Администраци</w:t>
      </w:r>
      <w:r>
        <w:rPr>
          <w:rFonts w:ascii="Times New Roman" w:hAnsi="Times New Roman"/>
          <w:color w:val="1A1A1A"/>
          <w:sz w:val="28"/>
          <w:szCs w:val="28"/>
          <w:lang w:eastAsia="ru-RU"/>
        </w:rPr>
        <w:t>я</w:t>
      </w:r>
      <w:r w:rsidRPr="00B54F93">
        <w:rPr>
          <w:rFonts w:ascii="Times New Roman" w:hAnsi="Times New Roman"/>
          <w:color w:val="1A1A1A"/>
          <w:sz w:val="28"/>
          <w:szCs w:val="28"/>
          <w:lang w:eastAsia="ru-RU"/>
        </w:rPr>
        <w:t xml:space="preserve"> город</w:t>
      </w:r>
      <w:r>
        <w:rPr>
          <w:rFonts w:ascii="Times New Roman" w:hAnsi="Times New Roman"/>
          <w:color w:val="1A1A1A"/>
          <w:sz w:val="28"/>
          <w:szCs w:val="28"/>
          <w:lang w:eastAsia="ru-RU"/>
        </w:rPr>
        <w:t>а Кирсанова Тамбовской области,</w:t>
      </w:r>
    </w:p>
    <w:p w:rsidR="002B5DAB" w:rsidRPr="00B54F93" w:rsidRDefault="002B5DAB" w:rsidP="00AB021E">
      <w:pPr>
        <w:shd w:val="clear" w:color="auto" w:fill="FFFFFF"/>
        <w:spacing w:after="0" w:line="240" w:lineRule="auto"/>
        <w:jc w:val="both"/>
        <w:rPr>
          <w:rFonts w:ascii="Times New Roman" w:hAnsi="Times New Roman"/>
          <w:color w:val="1A1A1A"/>
          <w:sz w:val="28"/>
          <w:szCs w:val="28"/>
          <w:lang w:eastAsia="ru-RU"/>
        </w:rPr>
      </w:pPr>
      <w:r>
        <w:rPr>
          <w:rFonts w:ascii="Times New Roman" w:hAnsi="Times New Roman"/>
          <w:color w:val="1A1A1A"/>
          <w:sz w:val="28"/>
          <w:szCs w:val="28"/>
          <w:lang w:eastAsia="ru-RU"/>
        </w:rPr>
        <w:t>393360, Тамбовская область</w:t>
      </w:r>
      <w:r w:rsidRPr="00B54F93">
        <w:rPr>
          <w:rFonts w:ascii="Times New Roman" w:hAnsi="Times New Roman"/>
          <w:color w:val="1A1A1A"/>
          <w:sz w:val="28"/>
          <w:szCs w:val="28"/>
          <w:lang w:eastAsia="ru-RU"/>
        </w:rPr>
        <w:t>, г.</w:t>
      </w:r>
      <w:r>
        <w:rPr>
          <w:rFonts w:ascii="Times New Roman" w:hAnsi="Times New Roman"/>
          <w:color w:val="1A1A1A"/>
          <w:sz w:val="28"/>
          <w:szCs w:val="28"/>
          <w:lang w:eastAsia="ru-RU"/>
        </w:rPr>
        <w:t xml:space="preserve"> Кирсанов</w:t>
      </w:r>
      <w:r w:rsidRPr="00B54F93">
        <w:rPr>
          <w:rFonts w:ascii="Times New Roman" w:hAnsi="Times New Roman"/>
          <w:color w:val="1A1A1A"/>
          <w:sz w:val="28"/>
          <w:szCs w:val="28"/>
          <w:lang w:eastAsia="ru-RU"/>
        </w:rPr>
        <w:t>, ул. Советская, д.</w:t>
      </w:r>
      <w:r>
        <w:rPr>
          <w:rFonts w:ascii="Times New Roman" w:hAnsi="Times New Roman"/>
          <w:color w:val="1A1A1A"/>
          <w:sz w:val="28"/>
          <w:szCs w:val="28"/>
          <w:lang w:eastAsia="ru-RU"/>
        </w:rPr>
        <w:t>29</w:t>
      </w:r>
      <w:r w:rsidRPr="00B54F93">
        <w:rPr>
          <w:rFonts w:ascii="Times New Roman" w:hAnsi="Times New Roman"/>
          <w:color w:val="1A1A1A"/>
          <w:sz w:val="28"/>
          <w:szCs w:val="28"/>
          <w:lang w:eastAsia="ru-RU"/>
        </w:rPr>
        <w:t>.</w:t>
      </w:r>
    </w:p>
    <w:p w:rsidR="002B5DAB" w:rsidRPr="00B54F93" w:rsidRDefault="002B5DAB" w:rsidP="00AB021E">
      <w:pPr>
        <w:shd w:val="clear" w:color="auto" w:fill="FFFFFF"/>
        <w:spacing w:after="0" w:line="240" w:lineRule="auto"/>
        <w:jc w:val="both"/>
        <w:rPr>
          <w:rFonts w:ascii="Times New Roman" w:hAnsi="Times New Roman"/>
          <w:color w:val="1A1A1A"/>
          <w:sz w:val="28"/>
          <w:szCs w:val="28"/>
          <w:lang w:eastAsia="ru-RU"/>
        </w:rPr>
      </w:pPr>
      <w:r w:rsidRPr="00B54F93">
        <w:rPr>
          <w:rFonts w:ascii="Times New Roman" w:hAnsi="Times New Roman"/>
          <w:color w:val="1A1A1A"/>
          <w:sz w:val="28"/>
          <w:szCs w:val="28"/>
          <w:lang w:eastAsia="ru-RU"/>
        </w:rPr>
        <w:t xml:space="preserve">График работы: понедельник - пятница: с 8 часов </w:t>
      </w:r>
      <w:r>
        <w:rPr>
          <w:rFonts w:ascii="Times New Roman" w:hAnsi="Times New Roman"/>
          <w:color w:val="1A1A1A"/>
          <w:sz w:val="28"/>
          <w:szCs w:val="28"/>
          <w:lang w:eastAsia="ru-RU"/>
        </w:rPr>
        <w:t>0</w:t>
      </w:r>
      <w:r w:rsidRPr="00B54F93">
        <w:rPr>
          <w:rFonts w:ascii="Times New Roman" w:hAnsi="Times New Roman"/>
          <w:color w:val="1A1A1A"/>
          <w:sz w:val="28"/>
          <w:szCs w:val="28"/>
          <w:lang w:eastAsia="ru-RU"/>
        </w:rPr>
        <w:t>0 минут до 17 часов 00</w:t>
      </w:r>
    </w:p>
    <w:p w:rsidR="002B5DAB" w:rsidRDefault="002B5DAB" w:rsidP="00AB021E">
      <w:pPr>
        <w:shd w:val="clear" w:color="auto" w:fill="FFFFFF"/>
        <w:spacing w:after="0" w:line="240" w:lineRule="auto"/>
        <w:jc w:val="both"/>
        <w:rPr>
          <w:rFonts w:ascii="Times New Roman" w:hAnsi="Times New Roman"/>
          <w:color w:val="1A1A1A"/>
          <w:sz w:val="28"/>
          <w:szCs w:val="28"/>
          <w:lang w:eastAsia="ru-RU"/>
        </w:rPr>
      </w:pPr>
      <w:r>
        <w:rPr>
          <w:rFonts w:ascii="Times New Roman" w:hAnsi="Times New Roman"/>
          <w:color w:val="1A1A1A"/>
          <w:sz w:val="28"/>
          <w:szCs w:val="28"/>
          <w:lang w:eastAsia="ru-RU"/>
        </w:rPr>
        <w:t>м</w:t>
      </w:r>
      <w:r w:rsidRPr="00B54F93">
        <w:rPr>
          <w:rFonts w:ascii="Times New Roman" w:hAnsi="Times New Roman"/>
          <w:color w:val="1A1A1A"/>
          <w:sz w:val="28"/>
          <w:szCs w:val="28"/>
          <w:lang w:eastAsia="ru-RU"/>
        </w:rPr>
        <w:t>инут</w:t>
      </w:r>
      <w:r>
        <w:rPr>
          <w:rFonts w:ascii="Times New Roman" w:hAnsi="Times New Roman"/>
          <w:color w:val="1A1A1A"/>
          <w:sz w:val="28"/>
          <w:szCs w:val="28"/>
          <w:lang w:eastAsia="ru-RU"/>
        </w:rPr>
        <w:t xml:space="preserve">, перерыв с 12-13.00, </w:t>
      </w:r>
      <w:r w:rsidRPr="00B54F93">
        <w:rPr>
          <w:rFonts w:ascii="Times New Roman" w:hAnsi="Times New Roman"/>
          <w:color w:val="1A1A1A"/>
          <w:sz w:val="28"/>
          <w:szCs w:val="28"/>
          <w:lang w:eastAsia="ru-RU"/>
        </w:rPr>
        <w:t xml:space="preserve"> телефон для справок 8(</w:t>
      </w:r>
      <w:r>
        <w:rPr>
          <w:rFonts w:ascii="Times New Roman" w:hAnsi="Times New Roman"/>
          <w:color w:val="1A1A1A"/>
          <w:sz w:val="28"/>
          <w:szCs w:val="28"/>
          <w:lang w:eastAsia="ru-RU"/>
        </w:rPr>
        <w:t>47537</w:t>
      </w:r>
      <w:r w:rsidRPr="00B54F93">
        <w:rPr>
          <w:rFonts w:ascii="Times New Roman" w:hAnsi="Times New Roman"/>
          <w:color w:val="1A1A1A"/>
          <w:sz w:val="28"/>
          <w:szCs w:val="28"/>
          <w:lang w:eastAsia="ru-RU"/>
        </w:rPr>
        <w:t>)</w:t>
      </w:r>
      <w:r>
        <w:rPr>
          <w:rFonts w:ascii="Times New Roman" w:hAnsi="Times New Roman"/>
          <w:color w:val="1A1A1A"/>
          <w:sz w:val="28"/>
          <w:szCs w:val="28"/>
          <w:lang w:eastAsia="ru-RU"/>
        </w:rPr>
        <w:t>3-46-64.</w:t>
      </w:r>
    </w:p>
    <w:p w:rsidR="002B5DAB" w:rsidRDefault="002B5DAB" w:rsidP="00AB021E">
      <w:pPr>
        <w:shd w:val="clear" w:color="auto" w:fill="FFFFFF"/>
        <w:spacing w:after="0" w:line="240" w:lineRule="auto"/>
        <w:jc w:val="both"/>
        <w:rPr>
          <w:rFonts w:ascii="Times New Roman" w:hAnsi="Times New Roman"/>
          <w:color w:val="1A1A1A"/>
          <w:sz w:val="28"/>
          <w:szCs w:val="28"/>
          <w:lang w:eastAsia="ru-RU"/>
        </w:rPr>
      </w:pPr>
      <w:r>
        <w:rPr>
          <w:rFonts w:ascii="Times New Roman" w:hAnsi="Times New Roman"/>
          <w:color w:val="1A1A1A"/>
          <w:sz w:val="28"/>
          <w:szCs w:val="28"/>
          <w:lang w:eastAsia="ru-RU"/>
        </w:rPr>
        <w:t>О</w:t>
      </w:r>
      <w:r w:rsidRPr="00B54F93">
        <w:rPr>
          <w:rFonts w:ascii="Times New Roman" w:hAnsi="Times New Roman"/>
          <w:color w:val="1A1A1A"/>
          <w:sz w:val="28"/>
          <w:szCs w:val="28"/>
          <w:lang w:eastAsia="ru-RU"/>
        </w:rPr>
        <w:t>фициальный сайт</w:t>
      </w:r>
      <w:r>
        <w:rPr>
          <w:rFonts w:ascii="Times New Roman" w:hAnsi="Times New Roman"/>
          <w:color w:val="1A1A1A"/>
          <w:sz w:val="28"/>
          <w:szCs w:val="28"/>
          <w:lang w:eastAsia="ru-RU"/>
        </w:rPr>
        <w:t xml:space="preserve"> администрации г.Кирсанова </w:t>
      </w:r>
      <w:r w:rsidRPr="00B54F93">
        <w:rPr>
          <w:rFonts w:ascii="Times New Roman" w:hAnsi="Times New Roman"/>
          <w:color w:val="1A1A1A"/>
          <w:sz w:val="28"/>
          <w:szCs w:val="28"/>
          <w:lang w:eastAsia="ru-RU"/>
        </w:rPr>
        <w:t xml:space="preserve"> </w:t>
      </w:r>
      <w:r w:rsidRPr="00AB021E">
        <w:rPr>
          <w:rFonts w:ascii="Times New Roman" w:hAnsi="Times New Roman"/>
          <w:color w:val="1A1A1A"/>
          <w:sz w:val="28"/>
          <w:szCs w:val="28"/>
          <w:lang w:eastAsia="ru-RU"/>
        </w:rPr>
        <w:t xml:space="preserve">https://g37.tmbreg.ru/ </w:t>
      </w:r>
    </w:p>
    <w:p w:rsidR="002B5DAB" w:rsidRPr="00494BE6" w:rsidRDefault="002B5DAB" w:rsidP="00494BE6">
      <w:pPr>
        <w:spacing w:after="0" w:line="240" w:lineRule="auto"/>
        <w:ind w:firstLine="540"/>
        <w:jc w:val="both"/>
        <w:rPr>
          <w:rFonts w:ascii="Times New Roman" w:hAnsi="Times New Roman"/>
          <w:sz w:val="28"/>
          <w:szCs w:val="28"/>
          <w:lang w:eastAsia="ru-RU"/>
        </w:rPr>
      </w:pPr>
      <w:bookmarkStart w:id="0" w:name="_GoBack"/>
      <w:bookmarkEnd w:id="0"/>
      <w:r w:rsidRPr="00494BE6">
        <w:rPr>
          <w:rFonts w:ascii="Times New Roman" w:hAnsi="Times New Roman"/>
          <w:sz w:val="28"/>
          <w:szCs w:val="28"/>
          <w:lang w:eastAsia="ru-RU"/>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w:t>
      </w:r>
      <w:r w:rsidRPr="00494BE6">
        <w:rPr>
          <w:rFonts w:ascii="Times New Roman" w:hAnsi="Times New Roman"/>
          <w:sz w:val="28"/>
          <w:szCs w:val="28"/>
          <w:u w:val="single"/>
          <w:lang w:eastAsia="ru-RU"/>
        </w:rPr>
        <w:t xml:space="preserve">в течение пятнадцати дней со дня опубликования </w:t>
      </w:r>
      <w:r w:rsidRPr="00DA70E0">
        <w:rPr>
          <w:rFonts w:ascii="Times New Roman" w:hAnsi="Times New Roman"/>
          <w:sz w:val="28"/>
          <w:szCs w:val="28"/>
          <w:u w:val="single"/>
          <w:lang w:eastAsia="ru-RU"/>
        </w:rPr>
        <w:t xml:space="preserve">настоящего </w:t>
      </w:r>
      <w:r w:rsidRPr="00494BE6">
        <w:rPr>
          <w:rFonts w:ascii="Times New Roman" w:hAnsi="Times New Roman"/>
          <w:sz w:val="28"/>
          <w:szCs w:val="28"/>
          <w:u w:val="single"/>
          <w:lang w:eastAsia="ru-RU"/>
        </w:rPr>
        <w:t>сообщения</w:t>
      </w:r>
      <w:r w:rsidRPr="00494BE6">
        <w:rPr>
          <w:rFonts w:ascii="Times New Roman" w:hAnsi="Times New Roman"/>
          <w:sz w:val="28"/>
          <w:szCs w:val="28"/>
          <w:lang w:eastAsia="ru-RU"/>
        </w:rPr>
        <w:t xml:space="preserve">, подают </w:t>
      </w:r>
      <w:r>
        <w:rPr>
          <w:rFonts w:ascii="Times New Roman" w:hAnsi="Times New Roman"/>
          <w:sz w:val="28"/>
          <w:szCs w:val="28"/>
          <w:lang w:eastAsia="ru-RU"/>
        </w:rPr>
        <w:t>Администрацию г.Кирсанова</w:t>
      </w:r>
      <w:r w:rsidRPr="00494BE6">
        <w:rPr>
          <w:rFonts w:ascii="Times New Roman" w:hAnsi="Times New Roman"/>
          <w:sz w:val="28"/>
          <w:szCs w:val="28"/>
          <w:lang w:eastAsia="ru-RU"/>
        </w:rPr>
        <w:t xml:space="preserve">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w:t>
      </w:r>
      <w:r>
        <w:rPr>
          <w:rFonts w:ascii="Times New Roman" w:hAnsi="Times New Roman"/>
          <w:sz w:val="28"/>
          <w:szCs w:val="28"/>
          <w:lang w:eastAsia="ru-RU"/>
        </w:rPr>
        <w:t xml:space="preserve"> (</w:t>
      </w:r>
      <w:r w:rsidRPr="00A7728F">
        <w:rPr>
          <w:rFonts w:ascii="Times New Roman" w:hAnsi="Times New Roman"/>
          <w:sz w:val="28"/>
          <w:szCs w:val="28"/>
          <w:lang w:eastAsia="ru-RU"/>
        </w:rPr>
        <w:t>Земельный кодекс Российской Федерации от 25.10.2001 N 136-ФЗ (ред. от 04.08.2023) (с изм. и доп., вступ. в силу с 15.08.2023</w:t>
      </w:r>
      <w:r>
        <w:rPr>
          <w:rFonts w:ascii="Times New Roman" w:hAnsi="Times New Roman"/>
          <w:sz w:val="28"/>
          <w:szCs w:val="28"/>
          <w:lang w:eastAsia="ru-RU"/>
        </w:rPr>
        <w:t>, п.8 ст.39.42</w:t>
      </w:r>
      <w:r w:rsidRPr="00A7728F">
        <w:rPr>
          <w:rFonts w:ascii="Times New Roman" w:hAnsi="Times New Roman"/>
          <w:sz w:val="28"/>
          <w:szCs w:val="28"/>
          <w:lang w:eastAsia="ru-RU"/>
        </w:rPr>
        <w:t>)</w:t>
      </w:r>
      <w:r w:rsidRPr="00494BE6">
        <w:rPr>
          <w:rFonts w:ascii="Times New Roman" w:hAnsi="Times New Roman"/>
          <w:sz w:val="28"/>
          <w:szCs w:val="28"/>
          <w:lang w:eastAsia="ru-RU"/>
        </w:rPr>
        <w:t xml:space="preserve">. </w:t>
      </w:r>
    </w:p>
    <w:p w:rsidR="002B5DAB" w:rsidRPr="00B54F93" w:rsidRDefault="002B5DAB" w:rsidP="00494BE6">
      <w:pPr>
        <w:shd w:val="clear" w:color="auto" w:fill="FFFFFF"/>
        <w:spacing w:after="0" w:line="240" w:lineRule="auto"/>
        <w:ind w:firstLine="708"/>
        <w:jc w:val="both"/>
        <w:rPr>
          <w:rFonts w:ascii="Times New Roman" w:hAnsi="Times New Roman"/>
          <w:sz w:val="28"/>
          <w:szCs w:val="28"/>
        </w:rPr>
      </w:pPr>
    </w:p>
    <w:sectPr w:rsidR="002B5DAB" w:rsidRPr="00B54F93" w:rsidSect="00B54F93">
      <w:pgSz w:w="11906" w:h="16838"/>
      <w:pgMar w:top="1134"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4F93"/>
    <w:rsid w:val="00075287"/>
    <w:rsid w:val="002B5DAB"/>
    <w:rsid w:val="00367F42"/>
    <w:rsid w:val="00372D21"/>
    <w:rsid w:val="00494BE6"/>
    <w:rsid w:val="00585EEE"/>
    <w:rsid w:val="008C175E"/>
    <w:rsid w:val="00965FC2"/>
    <w:rsid w:val="00A7728F"/>
    <w:rsid w:val="00AB021E"/>
    <w:rsid w:val="00B40FC9"/>
    <w:rsid w:val="00B54F93"/>
    <w:rsid w:val="00B82204"/>
    <w:rsid w:val="00C76EA7"/>
    <w:rsid w:val="00DA70E0"/>
    <w:rsid w:val="00E63B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FC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494BE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61199934">
      <w:marLeft w:val="0"/>
      <w:marRight w:val="0"/>
      <w:marTop w:val="0"/>
      <w:marBottom w:val="0"/>
      <w:divBdr>
        <w:top w:val="none" w:sz="0" w:space="0" w:color="auto"/>
        <w:left w:val="none" w:sz="0" w:space="0" w:color="auto"/>
        <w:bottom w:val="none" w:sz="0" w:space="0" w:color="auto"/>
        <w:right w:val="none" w:sz="0" w:space="0" w:color="auto"/>
      </w:divBdr>
    </w:div>
    <w:div w:id="661199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77</TotalTime>
  <Pages>19</Pages>
  <Words>4518</Words>
  <Characters>25759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Имущество</dc:creator>
  <cp:keywords/>
  <dc:description/>
  <cp:lastModifiedBy>comp5</cp:lastModifiedBy>
  <cp:revision>9</cp:revision>
  <dcterms:created xsi:type="dcterms:W3CDTF">2023-08-14T11:55:00Z</dcterms:created>
  <dcterms:modified xsi:type="dcterms:W3CDTF">2023-08-15T06:16:00Z</dcterms:modified>
</cp:coreProperties>
</file>